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E137" w14:textId="77777777" w:rsidR="00B878A9" w:rsidRDefault="00B878A9" w:rsidP="00B878A9">
      <w:pPr>
        <w:pStyle w:val="NoSpacing"/>
      </w:pPr>
      <w:r>
        <w:rPr>
          <w:u w:val="single"/>
        </w:rPr>
        <w:t>John MAREYS</w:t>
      </w:r>
      <w:r>
        <w:t xml:space="preserve">      (fl.1483) </w:t>
      </w:r>
    </w:p>
    <w:p w14:paraId="5832CB3A" w14:textId="77777777" w:rsidR="00B878A9" w:rsidRDefault="00B878A9" w:rsidP="00B878A9">
      <w:pPr>
        <w:pStyle w:val="NoSpacing"/>
      </w:pPr>
      <w:r>
        <w:t>of Bridgewater, Somerset. Merchant.</w:t>
      </w:r>
    </w:p>
    <w:p w14:paraId="2FAB5E84" w14:textId="77777777" w:rsidR="00B878A9" w:rsidRDefault="00B878A9" w:rsidP="00B878A9">
      <w:pPr>
        <w:pStyle w:val="NoSpacing"/>
      </w:pPr>
    </w:p>
    <w:p w14:paraId="5C55BDC0" w14:textId="77777777" w:rsidR="00B878A9" w:rsidRDefault="00B878A9" w:rsidP="00B878A9">
      <w:pPr>
        <w:pStyle w:val="NoSpacing"/>
      </w:pPr>
    </w:p>
    <w:p w14:paraId="605D59BF" w14:textId="77777777" w:rsidR="00B878A9" w:rsidRDefault="00B878A9" w:rsidP="00B878A9">
      <w:pPr>
        <w:pStyle w:val="NoSpacing"/>
      </w:pPr>
      <w:r>
        <w:tab/>
        <w:t>1483</w:t>
      </w:r>
      <w:r>
        <w:tab/>
        <w:t xml:space="preserve">Richard Bowehill of Sherbourne, Dorset(q.v.), brought a plaint of debt </w:t>
      </w:r>
    </w:p>
    <w:p w14:paraId="7848DCE9" w14:textId="77777777" w:rsidR="00B878A9" w:rsidRDefault="00B878A9" w:rsidP="00B878A9">
      <w:pPr>
        <w:pStyle w:val="NoSpacing"/>
        <w:ind w:left="1440"/>
      </w:pPr>
      <w:r>
        <w:t xml:space="preserve">against him, </w:t>
      </w:r>
      <w:r>
        <w:rPr>
          <w:noProof/>
        </w:rPr>
        <w:t>Henry Tappeley of Newton Bushel, Devon(q.v.), Henry Tappeley of Newton Bushel, Devon(q.v.), and Walter Selar of Stalbridge, Dorset(q.v.)</w:t>
      </w:r>
    </w:p>
    <w:p w14:paraId="1E4FBF66" w14:textId="77777777" w:rsidR="00B878A9" w:rsidRDefault="00B878A9" w:rsidP="00B878A9">
      <w:pPr>
        <w:pStyle w:val="NoSpacing"/>
      </w:pPr>
      <w:r>
        <w:tab/>
      </w:r>
      <w:r>
        <w:tab/>
        <w:t>(http://aalt.law.uh.edu/Indices/CP40Indices/CP40no883Pl.htm )</w:t>
      </w:r>
    </w:p>
    <w:p w14:paraId="1CD0B039" w14:textId="77777777" w:rsidR="008E0803" w:rsidRDefault="008E0803" w:rsidP="008E0803">
      <w:pPr>
        <w:pStyle w:val="NoSpacing"/>
      </w:pPr>
      <w:r>
        <w:tab/>
        <w:t>1484</w:t>
      </w:r>
      <w:r>
        <w:tab/>
        <w:t>Richard Bowyer of Shirburn(q.v.), brought a plaint of debt against him and</w:t>
      </w:r>
    </w:p>
    <w:p w14:paraId="0D054F14" w14:textId="77777777" w:rsidR="008E0803" w:rsidRDefault="008E0803" w:rsidP="008E0803">
      <w:pPr>
        <w:pStyle w:val="NoSpacing"/>
      </w:pPr>
      <w:r>
        <w:tab/>
      </w:r>
      <w:r>
        <w:tab/>
        <w:t xml:space="preserve">three others.      ( </w:t>
      </w:r>
      <w:hyperlink r:id="rId6" w:history="1">
        <w:r w:rsidRPr="00D457E2">
          <w:rPr>
            <w:rStyle w:val="Hyperlink"/>
          </w:rPr>
          <w:t>https://waalt.uh.edu/index.php/CP40/890</w:t>
        </w:r>
      </w:hyperlink>
      <w:r>
        <w:t xml:space="preserve"> )</w:t>
      </w:r>
    </w:p>
    <w:p w14:paraId="6486A765" w14:textId="77777777" w:rsidR="008E0803" w:rsidRDefault="008E0803" w:rsidP="00B878A9">
      <w:pPr>
        <w:pStyle w:val="NoSpacing"/>
      </w:pPr>
    </w:p>
    <w:p w14:paraId="746E5D21" w14:textId="77777777" w:rsidR="00B878A9" w:rsidRDefault="00B878A9" w:rsidP="00B878A9">
      <w:pPr>
        <w:pStyle w:val="NoSpacing"/>
      </w:pPr>
    </w:p>
    <w:p w14:paraId="48F7BA37" w14:textId="77777777" w:rsidR="00B878A9" w:rsidRDefault="00B878A9" w:rsidP="00B878A9">
      <w:pPr>
        <w:pStyle w:val="NoSpacing"/>
      </w:pPr>
    </w:p>
    <w:p w14:paraId="62AFBA4D" w14:textId="77777777" w:rsidR="00B878A9" w:rsidRDefault="00B878A9" w:rsidP="00B878A9">
      <w:pPr>
        <w:pStyle w:val="NoSpacing"/>
      </w:pPr>
      <w:r>
        <w:t>16 July 2017</w:t>
      </w:r>
    </w:p>
    <w:p w14:paraId="29DB3EB8" w14:textId="0CCC7048" w:rsidR="008E0803" w:rsidRDefault="008E0803" w:rsidP="00B878A9">
      <w:pPr>
        <w:pStyle w:val="NoSpacing"/>
      </w:pPr>
      <w:r>
        <w:t>28 November 2025</w:t>
      </w:r>
    </w:p>
    <w:p w14:paraId="0A8B1283" w14:textId="77777777" w:rsidR="008E0803" w:rsidRPr="00E71FC3" w:rsidRDefault="008E080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984B7" w14:textId="77777777" w:rsidR="00B878A9" w:rsidRDefault="00B878A9" w:rsidP="00E71FC3">
      <w:pPr>
        <w:spacing w:after="0" w:line="240" w:lineRule="auto"/>
      </w:pPr>
      <w:r>
        <w:separator/>
      </w:r>
    </w:p>
  </w:endnote>
  <w:endnote w:type="continuationSeparator" w:id="0">
    <w:p w14:paraId="6722A8CE" w14:textId="77777777" w:rsidR="00B878A9" w:rsidRDefault="00B878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8B6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28950" w14:textId="77777777" w:rsidR="00B878A9" w:rsidRDefault="00B878A9" w:rsidP="00E71FC3">
      <w:pPr>
        <w:spacing w:after="0" w:line="240" w:lineRule="auto"/>
      </w:pPr>
      <w:r>
        <w:separator/>
      </w:r>
    </w:p>
  </w:footnote>
  <w:footnote w:type="continuationSeparator" w:id="0">
    <w:p w14:paraId="314FE3D6" w14:textId="77777777" w:rsidR="00B878A9" w:rsidRDefault="00B878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8A9"/>
    <w:rsid w:val="001A7C09"/>
    <w:rsid w:val="00577BD5"/>
    <w:rsid w:val="00656CBA"/>
    <w:rsid w:val="006A1F77"/>
    <w:rsid w:val="00733BE7"/>
    <w:rsid w:val="007D0243"/>
    <w:rsid w:val="008E0803"/>
    <w:rsid w:val="00AB52E8"/>
    <w:rsid w:val="00B16D3F"/>
    <w:rsid w:val="00B878A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1955E"/>
  <w15:chartTrackingRefBased/>
  <w15:docId w15:val="{C6CA99E1-66B8-4CCF-9F48-6679F2D8F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E08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72</Words>
  <Characters>521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2017-07-27T18:39:00Z</dcterms:created>
  <dcterms:modified xsi:type="dcterms:W3CDTF">2025-11-28T12:01:00Z</dcterms:modified>
</cp:coreProperties>
</file>